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95C43" w14:textId="77777777" w:rsidR="00455F83" w:rsidRDefault="00455F83" w:rsidP="00455F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PEPS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10C54C5C" w14:textId="77777777" w:rsidR="00455F83" w:rsidRDefault="00455F83" w:rsidP="00455F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Shearman.</w:t>
      </w:r>
    </w:p>
    <w:p w14:paraId="7C0F2CFA" w14:textId="77777777" w:rsidR="00455F83" w:rsidRDefault="00455F83" w:rsidP="00455F83">
      <w:pPr>
        <w:pStyle w:val="NoSpacing"/>
        <w:rPr>
          <w:rFonts w:cs="Times New Roman"/>
          <w:szCs w:val="24"/>
        </w:rPr>
      </w:pPr>
    </w:p>
    <w:p w14:paraId="6D3D5E91" w14:textId="77777777" w:rsidR="00455F83" w:rsidRDefault="00455F83" w:rsidP="00455F83">
      <w:pPr>
        <w:pStyle w:val="NoSpacing"/>
        <w:rPr>
          <w:rFonts w:cs="Times New Roman"/>
          <w:szCs w:val="24"/>
        </w:rPr>
      </w:pPr>
    </w:p>
    <w:p w14:paraId="6661C24E" w14:textId="77777777" w:rsidR="00455F83" w:rsidRDefault="00455F83" w:rsidP="00455F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He and John </w:t>
      </w:r>
      <w:proofErr w:type="spellStart"/>
      <w:r>
        <w:rPr>
          <w:rFonts w:cs="Times New Roman"/>
          <w:szCs w:val="24"/>
        </w:rPr>
        <w:t>Pyryton</w:t>
      </w:r>
      <w:proofErr w:type="spellEnd"/>
      <w:r>
        <w:rPr>
          <w:rFonts w:cs="Times New Roman"/>
          <w:szCs w:val="24"/>
        </w:rPr>
        <w:t xml:space="preserve"> of London, brasier(q.v.), made a plaint of debt against the</w:t>
      </w:r>
    </w:p>
    <w:p w14:paraId="4F681E40" w14:textId="77777777" w:rsidR="00455F83" w:rsidRDefault="00455F83" w:rsidP="00455F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executors of William </w:t>
      </w:r>
      <w:proofErr w:type="spellStart"/>
      <w:r>
        <w:rPr>
          <w:rFonts w:cs="Times New Roman"/>
          <w:szCs w:val="24"/>
        </w:rPr>
        <w:t>Pynsowle</w:t>
      </w:r>
      <w:proofErr w:type="spellEnd"/>
      <w:r>
        <w:rPr>
          <w:rFonts w:cs="Times New Roman"/>
          <w:szCs w:val="24"/>
        </w:rPr>
        <w:t xml:space="preserve"> of Canterbury and London(q.v.).</w:t>
      </w:r>
    </w:p>
    <w:p w14:paraId="685D5703" w14:textId="77777777" w:rsidR="00455F83" w:rsidRDefault="00455F83" w:rsidP="00455F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5FDFFF28" w14:textId="77777777" w:rsidR="00455F83" w:rsidRDefault="00455F83" w:rsidP="00455F83">
      <w:pPr>
        <w:pStyle w:val="NoSpacing"/>
        <w:rPr>
          <w:rFonts w:cs="Times New Roman"/>
          <w:szCs w:val="24"/>
        </w:rPr>
      </w:pPr>
    </w:p>
    <w:p w14:paraId="2F4C7F0B" w14:textId="77777777" w:rsidR="00455F83" w:rsidRDefault="00455F83" w:rsidP="00455F83">
      <w:pPr>
        <w:pStyle w:val="NoSpacing"/>
        <w:rPr>
          <w:rFonts w:cs="Times New Roman"/>
          <w:szCs w:val="24"/>
        </w:rPr>
      </w:pPr>
    </w:p>
    <w:p w14:paraId="24B296D9" w14:textId="77777777" w:rsidR="00455F83" w:rsidRDefault="00455F83" w:rsidP="00455F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June 2023</w:t>
      </w:r>
    </w:p>
    <w:p w14:paraId="2C14AE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8EBB1" w14:textId="77777777" w:rsidR="00455F83" w:rsidRDefault="00455F83" w:rsidP="009139A6">
      <w:r>
        <w:separator/>
      </w:r>
    </w:p>
  </w:endnote>
  <w:endnote w:type="continuationSeparator" w:id="0">
    <w:p w14:paraId="121C5E9C" w14:textId="77777777" w:rsidR="00455F83" w:rsidRDefault="00455F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CB7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012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9A5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3FE07" w14:textId="77777777" w:rsidR="00455F83" w:rsidRDefault="00455F83" w:rsidP="009139A6">
      <w:r>
        <w:separator/>
      </w:r>
    </w:p>
  </w:footnote>
  <w:footnote w:type="continuationSeparator" w:id="0">
    <w:p w14:paraId="0C05A6BF" w14:textId="77777777" w:rsidR="00455F83" w:rsidRDefault="00455F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CAD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2D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E4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F83"/>
    <w:rsid w:val="000666E0"/>
    <w:rsid w:val="002510B7"/>
    <w:rsid w:val="00455F8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0247D"/>
  <w15:chartTrackingRefBased/>
  <w15:docId w15:val="{17503997-794A-4702-9D8D-0B7B3198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55F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2023-06-20T08:32:00Z</dcterms:created>
  <dcterms:modified xsi:type="dcterms:W3CDTF">2023-06-20T08:33:00Z</dcterms:modified>
</cp:coreProperties>
</file>